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6F38DC" w14:textId="77777777" w:rsidR="006A6FBF" w:rsidRDefault="006A6FBF" w:rsidP="006A6FB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de KIRBY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fl.1403)</w:t>
      </w:r>
    </w:p>
    <w:p w14:paraId="69E53B5E" w14:textId="77777777" w:rsidR="006A6FBF" w:rsidRDefault="006A6FBF" w:rsidP="006A6FB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Yeoman of the Chamber.</w:t>
      </w:r>
    </w:p>
    <w:p w14:paraId="1A237146" w14:textId="77777777" w:rsidR="006A6FBF" w:rsidRDefault="006A6FBF" w:rsidP="006A6FB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CBD4206" w14:textId="77777777" w:rsidR="006A6FBF" w:rsidRDefault="006A6FBF" w:rsidP="006A6FB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9AD7D7" w14:textId="77777777" w:rsidR="006A6FBF" w:rsidRDefault="006A6FBF" w:rsidP="006A6FB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Nov.1403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promised the lands and goods of Robert de </w:t>
      </w:r>
      <w:proofErr w:type="spellStart"/>
      <w:r>
        <w:rPr>
          <w:rFonts w:ascii="Times New Roman" w:hAnsi="Times New Roman" w:cs="Times New Roman"/>
          <w:sz w:val="24"/>
          <w:szCs w:val="24"/>
        </w:rPr>
        <w:t>Letwich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should </w:t>
      </w:r>
    </w:p>
    <w:p w14:paraId="46573004" w14:textId="77777777" w:rsidR="006A6FBF" w:rsidRDefault="006A6FBF" w:rsidP="006A6FB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de </w:t>
      </w:r>
      <w:proofErr w:type="spellStart"/>
      <w:r>
        <w:rPr>
          <w:rFonts w:ascii="Times New Roman" w:hAnsi="Times New Roman" w:cs="Times New Roman"/>
          <w:sz w:val="24"/>
          <w:szCs w:val="24"/>
        </w:rPr>
        <w:t>Letwich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continue in rebellion.</w:t>
      </w:r>
    </w:p>
    <w:p w14:paraId="19D9EC49" w14:textId="77777777" w:rsidR="006A6FBF" w:rsidRDefault="006A6FBF" w:rsidP="006A6FBF">
      <w:r>
        <w:rPr>
          <w:szCs w:val="24"/>
        </w:rPr>
        <w:tab/>
      </w:r>
      <w:r>
        <w:rPr>
          <w:szCs w:val="24"/>
        </w:rPr>
        <w:tab/>
      </w:r>
      <w:r>
        <w:t xml:space="preserve">(“Cheshire in The Later Middle Ages, 1399-1540” by </w:t>
      </w:r>
      <w:proofErr w:type="spellStart"/>
      <w:r>
        <w:t>J.</w:t>
      </w:r>
      <w:proofErr w:type="gramStart"/>
      <w:r>
        <w:t>T.Driver</w:t>
      </w:r>
      <w:proofErr w:type="spellEnd"/>
      <w:proofErr w:type="gramEnd"/>
      <w:r>
        <w:t>,</w:t>
      </w:r>
    </w:p>
    <w:p w14:paraId="584A7666" w14:textId="77777777" w:rsidR="006A6FBF" w:rsidRDefault="006A6FBF" w:rsidP="006A6FBF">
      <w:r>
        <w:tab/>
      </w:r>
      <w:r>
        <w:tab/>
        <w:t>pub. The Cheshire Community Council, 1971, p.10)</w:t>
      </w:r>
    </w:p>
    <w:p w14:paraId="3BAD04A4" w14:textId="77777777" w:rsidR="006A6FBF" w:rsidRDefault="006A6FBF" w:rsidP="006A6FB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97DC65" w14:textId="77777777" w:rsidR="006A6FBF" w:rsidRDefault="006A6FBF" w:rsidP="006A6FB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EF0036" w14:textId="77777777" w:rsidR="006A6FBF" w:rsidRDefault="006A6FBF" w:rsidP="006A6FB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September 2022</w:t>
      </w:r>
    </w:p>
    <w:p w14:paraId="4E1B223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B807E3" w14:textId="77777777" w:rsidR="006A6FBF" w:rsidRDefault="006A6FBF" w:rsidP="009139A6">
      <w:r>
        <w:separator/>
      </w:r>
    </w:p>
  </w:endnote>
  <w:endnote w:type="continuationSeparator" w:id="0">
    <w:p w14:paraId="2047FE25" w14:textId="77777777" w:rsidR="006A6FBF" w:rsidRDefault="006A6FB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CDC5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E8F9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E902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FCF8EB" w14:textId="77777777" w:rsidR="006A6FBF" w:rsidRDefault="006A6FBF" w:rsidP="009139A6">
      <w:r>
        <w:separator/>
      </w:r>
    </w:p>
  </w:footnote>
  <w:footnote w:type="continuationSeparator" w:id="0">
    <w:p w14:paraId="74ABBD9F" w14:textId="77777777" w:rsidR="006A6FBF" w:rsidRDefault="006A6FB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5F9F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0F10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64EF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FBF"/>
    <w:rsid w:val="000666E0"/>
    <w:rsid w:val="002510B7"/>
    <w:rsid w:val="005C130B"/>
    <w:rsid w:val="006A6FBF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F8ABF1"/>
  <w15:chartTrackingRefBased/>
  <w15:docId w15:val="{0DD3DD0A-2AB1-4D70-A210-4CFFB2A79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6FB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2022-10-19T11:48:00Z</dcterms:created>
  <dcterms:modified xsi:type="dcterms:W3CDTF">2022-10-19T11:49:00Z</dcterms:modified>
</cp:coreProperties>
</file>